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B1383" w:rsidRPr="00A93A66" w:rsidRDefault="00BB1383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_Hlk29127504"/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ODGOVORN</w:t>
      </w:r>
      <w:r w:rsidR="005857E8">
        <w:rPr>
          <w:rFonts w:asciiTheme="minorHAnsi" w:hAnsiTheme="minorHAnsi" w:cstheme="minorHAnsi"/>
          <w:b/>
          <w:color w:val="00B050"/>
          <w:sz w:val="28"/>
          <w:szCs w:val="28"/>
        </w:rPr>
        <w:t>E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OSEB</w:t>
      </w:r>
      <w:r w:rsidR="005857E8">
        <w:rPr>
          <w:rFonts w:asciiTheme="minorHAnsi" w:hAnsiTheme="minorHAnsi" w:cstheme="minorHAnsi"/>
          <w:b/>
          <w:color w:val="00B050"/>
          <w:sz w:val="28"/>
          <w:szCs w:val="28"/>
        </w:rPr>
        <w:t>E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B34954">
        <w:rPr>
          <w:rFonts w:asciiTheme="minorHAnsi" w:hAnsiTheme="minorHAnsi" w:cstheme="minorHAnsi"/>
          <w:b/>
          <w:color w:val="00B050"/>
          <w:sz w:val="28"/>
          <w:szCs w:val="28"/>
        </w:rPr>
        <w:t>NAROČNIKA</w:t>
      </w:r>
    </w:p>
    <w:p w:rsidR="00BB1383" w:rsidRPr="00A93A66" w:rsidRDefault="005960DC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v postopku oddaje</w:t>
      </w:r>
      <w:r w:rsidR="007951DD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>javn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ega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naročil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BB1383" w:rsidRPr="00A93A66" w:rsidRDefault="00BB1383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_Hlk589119"/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DIR-ČŠ-</w:t>
      </w:r>
      <w:r w:rsidR="001C1D78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1C1D78">
        <w:rPr>
          <w:rFonts w:asciiTheme="minorHAnsi" w:hAnsiTheme="minorHAnsi" w:cstheme="minorHAnsi"/>
          <w:b/>
          <w:color w:val="00B050"/>
          <w:sz w:val="28"/>
          <w:szCs w:val="28"/>
        </w:rPr>
        <w:t>04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1C1D78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bookmarkEnd w:id="1"/>
    <w:bookmarkEnd w:id="0"/>
    <w:p w:rsidR="00A52756" w:rsidRPr="007B73B9" w:rsidRDefault="00A52756" w:rsidP="00A52756">
      <w:pPr>
        <w:ind w:left="64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Pr="007B73B9">
        <w:rPr>
          <w:rFonts w:asciiTheme="minorHAnsi" w:hAnsiTheme="minorHAnsi" w:cstheme="minorHAnsi"/>
          <w:sz w:val="22"/>
          <w:szCs w:val="22"/>
        </w:rPr>
        <w:tab/>
      </w:r>
    </w:p>
    <w:p w:rsidR="00A52756" w:rsidRDefault="00A52756" w:rsidP="00A51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Toc421865069"/>
      <w:r w:rsidRPr="00F23864">
        <w:rPr>
          <w:rFonts w:asciiTheme="minorHAnsi" w:hAnsiTheme="minorHAnsi" w:cstheme="minorHAnsi"/>
          <w:b/>
          <w:color w:val="00B050"/>
          <w:sz w:val="28"/>
          <w:szCs w:val="28"/>
        </w:rPr>
        <w:t>ODGOVORNE OSEBE</w:t>
      </w:r>
      <w:r w:rsidRPr="00172E0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NAROČNIKA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IZVAJANJE POGODBE</w:t>
      </w:r>
      <w:r w:rsidRPr="00172E0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(</w:t>
      </w:r>
      <w:r w:rsidRPr="00172E0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SKLOPIH)</w:t>
      </w:r>
    </w:p>
    <w:bookmarkEnd w:id="2"/>
    <w:p w:rsidR="00A52756" w:rsidRPr="00FE26B0" w:rsidRDefault="00A52756" w:rsidP="00A52756">
      <w:pPr>
        <w:keepNext/>
        <w:outlineLvl w:val="1"/>
        <w:rPr>
          <w:rFonts w:ascii="Calibri" w:hAnsi="Calibri" w:cs="Calibri"/>
          <w:b/>
          <w:iCs/>
        </w:rPr>
      </w:pPr>
    </w:p>
    <w:tbl>
      <w:tblPr>
        <w:tblW w:w="13944" w:type="dxa"/>
        <w:jc w:val="center"/>
        <w:tblLook w:val="01E0" w:firstRow="1" w:lastRow="1" w:firstColumn="1" w:lastColumn="1" w:noHBand="0" w:noVBand="0"/>
      </w:tblPr>
      <w:tblGrid>
        <w:gridCol w:w="1391"/>
        <w:gridCol w:w="2409"/>
        <w:gridCol w:w="2694"/>
        <w:gridCol w:w="2126"/>
        <w:gridCol w:w="2740"/>
        <w:gridCol w:w="2584"/>
      </w:tblGrid>
      <w:tr w:rsidR="00410AD9" w:rsidRPr="00910516" w:rsidTr="00A519A6">
        <w:trPr>
          <w:trHeight w:hRule="exact" w:val="44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Št. sklopa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10516">
              <w:rPr>
                <w:rFonts w:ascii="Calibri" w:hAnsi="Calibri" w:cs="Calibri"/>
                <w:b/>
                <w:sz w:val="20"/>
              </w:rPr>
              <w:t>Organizacijska enota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Lokacija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Odgovorna</w:t>
            </w:r>
            <w:r w:rsidRPr="00910516">
              <w:rPr>
                <w:rFonts w:ascii="Calibri" w:hAnsi="Calibri" w:cs="Calibri"/>
                <w:b/>
                <w:sz w:val="20"/>
              </w:rPr>
              <w:t xml:space="preserve"> oseba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10516">
              <w:rPr>
                <w:rFonts w:ascii="Calibri" w:hAnsi="Calibri" w:cs="Calibri"/>
                <w:b/>
                <w:sz w:val="20"/>
              </w:rPr>
              <w:t>e-naslov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10516">
              <w:rPr>
                <w:rFonts w:ascii="Calibri" w:hAnsi="Calibri" w:cs="Calibri"/>
                <w:b/>
                <w:sz w:val="20"/>
              </w:rPr>
              <w:t>Telefon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CELJE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Gregorčičeva ulica 5a,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3000 Celje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Helenca Marija Benkovič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0A0574">
              <w:rPr>
                <w:rFonts w:ascii="Calibri" w:hAnsi="Calibri" w:cs="Calibri"/>
                <w:sz w:val="18"/>
                <w:szCs w:val="18"/>
                <w:u w:val="single"/>
              </w:rPr>
              <w:t>helenca-marija.benkovic@zzzs.si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03/ 42 02 363,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031/ 255 152 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KOPER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Martinčev trg 2,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6000 Koper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Nedjan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Koren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191C47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8" w:history="1">
              <w:r w:rsidR="00410AD9" w:rsidRPr="00CF2A0F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nedjan.koren@zzzs.si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CF2A0F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CF2A0F">
              <w:rPr>
                <w:rFonts w:ascii="Calibri" w:hAnsi="Calibri" w:cs="Calibri"/>
                <w:sz w:val="18"/>
                <w:szCs w:val="18"/>
              </w:rPr>
              <w:t xml:space="preserve">05/ 66 87 270, 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CF2A0F">
              <w:rPr>
                <w:rFonts w:ascii="Calibri" w:hAnsi="Calibri" w:cs="Calibri"/>
                <w:sz w:val="18"/>
                <w:szCs w:val="18"/>
              </w:rPr>
              <w:t>051/ 608 713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KRANJ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Zlato polje 2,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4000 Kranj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Nataša Kus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191C47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9" w:history="1">
              <w:r w:rsidR="00410AD9" w:rsidRPr="000A0574">
                <w:rPr>
                  <w:rFonts w:ascii="Calibri" w:hAnsi="Calibri" w:cs="Calibri"/>
                  <w:sz w:val="18"/>
                  <w:szCs w:val="18"/>
                  <w:u w:val="single"/>
                </w:rPr>
                <w:t>natasa.kus@zzzs.si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04/ 23 70 303,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031/ 790 233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KRŠKO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Bohoričeva ulica 9,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8270 Krško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Aleksandra Strniša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191C47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0" w:history="1">
              <w:r w:rsidR="00410AD9" w:rsidRPr="001157B2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aleksandra.strnisa@zzzs.si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07/ 49 02 4</w:t>
            </w:r>
            <w:r>
              <w:rPr>
                <w:rFonts w:ascii="Calibri" w:hAnsi="Calibri" w:cs="Calibri"/>
                <w:sz w:val="18"/>
                <w:szCs w:val="18"/>
              </w:rPr>
              <w:t>52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LJUBLJANA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Miklošičeva cesta 24,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1000 Ljubljana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Jerneja Erjavec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  <w:u w:val="single"/>
              </w:rPr>
              <w:t>jerneja.erjavec@zzzs.si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01/ 30 77 316,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040/ 490 284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MARIBOR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Sodna ulica 15,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2000 Maribor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Petra Pirih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191C47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1" w:history="1">
              <w:r w:rsidR="00410AD9" w:rsidRPr="000A0574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petra.pirih@zzzs.si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02/ 29 09 434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MURSKA SOBOTA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Slovenska ulica 48,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9000 Murska Sobota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Breda </w:t>
            </w:r>
            <w:proofErr w:type="spellStart"/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Lük</w:t>
            </w:r>
            <w:proofErr w:type="spellEnd"/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-Cifer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191C47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2" w:history="1">
              <w:r w:rsidR="00410AD9" w:rsidRPr="000A0574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breda.luk-cifer@zzzs.si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02/ 53 61 524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6A67A7">
              <w:rPr>
                <w:rFonts w:ascii="Calibri" w:hAnsi="Calibri" w:cs="Calibri"/>
                <w:sz w:val="18"/>
                <w:szCs w:val="18"/>
              </w:rPr>
              <w:t>041/ 900 196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NOVA GORICA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Gradnikove Brigade 1,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5000 Nova Gorica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Eva Adamič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hyperlink r:id="rId13" w:history="1">
              <w:r w:rsidRPr="000A0574">
                <w:rPr>
                  <w:rFonts w:ascii="Calibri" w:hAnsi="Calibri" w:cs="Calibri"/>
                  <w:sz w:val="18"/>
                  <w:szCs w:val="18"/>
                  <w:u w:val="single"/>
                </w:rPr>
                <w:t>eva.adamic@zzzs.si</w:t>
              </w:r>
            </w:hyperlink>
            <w:r w:rsidRPr="000A0574">
              <w:rPr>
                <w:rFonts w:ascii="Calibri" w:hAnsi="Calibri" w:cs="Calibri"/>
                <w:sz w:val="18"/>
                <w:szCs w:val="18"/>
                <w:u w:val="single"/>
              </w:rPr>
              <w:t xml:space="preserve">   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05/ 33 81 226,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031/ 323 196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NOVO MESTO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Prešernov trg 7,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8000 Novo mesto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Vida Jerman Smolič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191C47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4" w:history="1">
              <w:r w:rsidR="00410AD9" w:rsidRPr="000A0574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vida.jerman-smolic@zzzs.si</w:t>
              </w:r>
            </w:hyperlink>
            <w:r w:rsidR="00410AD9" w:rsidRPr="000A0574">
              <w:rPr>
                <w:rFonts w:ascii="Calibri" w:hAnsi="Calibri" w:cs="Calibri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07/ 39 33 505,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051/ 212 230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SKLOP 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RAVNE NA KOROŠKEM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Ob Suhi 11/b,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2390 Ravne na Koroškem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Stanka Škratek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191C47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5" w:history="1">
              <w:r w:rsidR="00410AD9" w:rsidRPr="000A0574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stanislava.skratek@zzzs.si</w:t>
              </w:r>
            </w:hyperlink>
            <w:r w:rsidR="00410AD9" w:rsidRPr="000A0574">
              <w:rPr>
                <w:rFonts w:ascii="Calibri" w:hAnsi="Calibri" w:cs="Calibri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02/ 82 10 236,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031/ 305 227</w:t>
            </w:r>
          </w:p>
        </w:tc>
      </w:tr>
    </w:tbl>
    <w:p w:rsidR="00410AD9" w:rsidRDefault="00410AD9" w:rsidP="00410AD9">
      <w:pPr>
        <w:widowControl w:val="0"/>
        <w:spacing w:before="240" w:after="60"/>
        <w:outlineLvl w:val="1"/>
        <w:rPr>
          <w:b/>
          <w:iCs/>
          <w:szCs w:val="22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6"/>
        <w:gridCol w:w="2612"/>
        <w:gridCol w:w="2401"/>
        <w:gridCol w:w="1323"/>
      </w:tblGrid>
      <w:tr w:rsidR="00410AD9" w:rsidRPr="00910516" w:rsidTr="00410AD9">
        <w:trPr>
          <w:cantSplit/>
          <w:trHeight w:val="609"/>
          <w:jc w:val="center"/>
        </w:trPr>
        <w:tc>
          <w:tcPr>
            <w:tcW w:w="3266" w:type="dxa"/>
            <w:shd w:val="clear" w:color="auto" w:fill="auto"/>
            <w:vAlign w:val="center"/>
          </w:tcPr>
          <w:p w:rsidR="00410AD9" w:rsidRPr="003A40E3" w:rsidRDefault="00410AD9" w:rsidP="000F436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3A40E3">
              <w:rPr>
                <w:rFonts w:ascii="Calibri" w:hAnsi="Calibri" w:cs="Calibri"/>
                <w:b/>
                <w:sz w:val="18"/>
                <w:szCs w:val="18"/>
              </w:rPr>
              <w:t>Skrbništvo nad pogodbo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410AD9" w:rsidRPr="003A40E3" w:rsidRDefault="00410AD9" w:rsidP="000F436F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10AD9" w:rsidRPr="003A40E3" w:rsidRDefault="00410AD9" w:rsidP="000F436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3A40E3">
              <w:rPr>
                <w:rFonts w:ascii="Calibri" w:hAnsi="Calibri" w:cs="Calibri"/>
                <w:b/>
                <w:sz w:val="18"/>
                <w:szCs w:val="18"/>
              </w:rPr>
              <w:t>Jure Ahačič</w:t>
            </w:r>
          </w:p>
          <w:p w:rsidR="00410AD9" w:rsidRPr="003A40E3" w:rsidRDefault="00410AD9" w:rsidP="000F436F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AD9" w:rsidRDefault="00410AD9" w:rsidP="000F436F">
            <w:pPr>
              <w:jc w:val="right"/>
              <w:rPr>
                <w:rStyle w:val="Hiperpovezava"/>
                <w:rFonts w:ascii="Calibri" w:hAnsi="Calibri" w:cs="Calibri"/>
                <w:color w:val="auto"/>
                <w:sz w:val="18"/>
                <w:szCs w:val="16"/>
              </w:rPr>
            </w:pPr>
          </w:p>
          <w:p w:rsidR="00410AD9" w:rsidRPr="001157B2" w:rsidRDefault="00191C47" w:rsidP="000F436F">
            <w:pPr>
              <w:jc w:val="right"/>
              <w:rPr>
                <w:rFonts w:ascii="Calibri" w:hAnsi="Calibri" w:cs="Calibri"/>
                <w:sz w:val="18"/>
                <w:szCs w:val="16"/>
                <w:u w:val="single"/>
              </w:rPr>
            </w:pPr>
            <w:hyperlink r:id="rId16" w:history="1">
              <w:r w:rsidR="00410AD9" w:rsidRPr="001157B2">
                <w:rPr>
                  <w:rStyle w:val="Hiperpovezava"/>
                  <w:rFonts w:ascii="Calibri" w:hAnsi="Calibri" w:cs="Calibri"/>
                  <w:color w:val="auto"/>
                  <w:sz w:val="18"/>
                  <w:szCs w:val="16"/>
                </w:rPr>
                <w:t>jure.ahacic@zzzs.si</w:t>
              </w:r>
            </w:hyperlink>
            <w:r w:rsidR="00410AD9" w:rsidRPr="001157B2">
              <w:rPr>
                <w:rFonts w:ascii="Calibri" w:hAnsi="Calibri" w:cs="Calibri"/>
                <w:sz w:val="18"/>
                <w:szCs w:val="16"/>
                <w:u w:val="single"/>
              </w:rPr>
              <w:t xml:space="preserve"> </w:t>
            </w:r>
          </w:p>
          <w:p w:rsidR="00410AD9" w:rsidRPr="003A40E3" w:rsidRDefault="00410AD9" w:rsidP="000F436F">
            <w:pPr>
              <w:jc w:val="right"/>
              <w:rPr>
                <w:rFonts w:ascii="Calibri" w:hAnsi="Calibri" w:cs="Calibri"/>
                <w:sz w:val="18"/>
                <w:szCs w:val="16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410AD9" w:rsidRPr="003A40E3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3A40E3">
              <w:rPr>
                <w:rFonts w:ascii="Calibri" w:hAnsi="Calibri" w:cs="Calibri"/>
                <w:sz w:val="18"/>
                <w:szCs w:val="18"/>
              </w:rPr>
              <w:t>01/ 30 77 503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410AD9" w:rsidRPr="003A40E3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041</w:t>
            </w:r>
            <w:r w:rsidRPr="003A40E3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r>
              <w:rPr>
                <w:rFonts w:ascii="Calibri" w:hAnsi="Calibri" w:cs="Calibri"/>
                <w:sz w:val="18"/>
                <w:szCs w:val="18"/>
              </w:rPr>
              <w:t>722 608</w:t>
            </w:r>
          </w:p>
        </w:tc>
      </w:tr>
    </w:tbl>
    <w:p w:rsidR="00410AD9" w:rsidRPr="003F754F" w:rsidRDefault="00410AD9" w:rsidP="00410AD9">
      <w:pPr>
        <w:widowControl w:val="0"/>
        <w:spacing w:before="240" w:after="60"/>
        <w:outlineLvl w:val="1"/>
        <w:rPr>
          <w:b/>
          <w:iCs/>
          <w:szCs w:val="22"/>
        </w:rPr>
      </w:pPr>
    </w:p>
    <w:p w:rsidR="00A52756" w:rsidRDefault="00A52756" w:rsidP="00A527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SEZNAM ODGOVORNIH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OSEB NAROČNIKA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KOORDINACIJO IN NADZOR ČIŠČENJA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(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>PO LOKACIJAH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) </w:t>
      </w:r>
    </w:p>
    <w:p w:rsidR="00A52756" w:rsidRDefault="00A52756" w:rsidP="00A52756">
      <w:pPr>
        <w:outlineLvl w:val="1"/>
        <w:rPr>
          <w:b/>
          <w:sz w:val="22"/>
          <w:szCs w:val="20"/>
          <w:lang w:eastAsia="en-US"/>
        </w:rPr>
      </w:pPr>
    </w:p>
    <w:tbl>
      <w:tblPr>
        <w:tblW w:w="148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9"/>
        <w:gridCol w:w="731"/>
        <w:gridCol w:w="3967"/>
        <w:gridCol w:w="2268"/>
        <w:gridCol w:w="3185"/>
        <w:gridCol w:w="3544"/>
      </w:tblGrid>
      <w:tr w:rsidR="00A519A6" w:rsidRPr="008E2168" w:rsidTr="000F436F">
        <w:trPr>
          <w:trHeight w:val="450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Enota  ZZZS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textDirection w:val="tbLrV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SKLOP</w:t>
            </w:r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Sedež/izpostava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Ime in priimek </w:t>
            </w:r>
          </w:p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ODGOVORNE OSEBE</w:t>
            </w:r>
          </w:p>
        </w:tc>
        <w:tc>
          <w:tcPr>
            <w:tcW w:w="3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e-naslov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Telefon</w:t>
            </w:r>
          </w:p>
        </w:tc>
      </w:tr>
      <w:tr w:rsidR="00A519A6" w:rsidRPr="008E2168" w:rsidTr="000F436F">
        <w:trPr>
          <w:trHeight w:val="750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510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Celje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Celje,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D02F1E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02F1E">
              <w:rPr>
                <w:rFonts w:ascii="Calibri" w:hAnsi="Calibri" w:cs="Calibri"/>
                <w:sz w:val="20"/>
                <w:szCs w:val="20"/>
              </w:rPr>
              <w:t xml:space="preserve">Helenca Marija Benkovič, </w:t>
            </w:r>
          </w:p>
          <w:p w:rsidR="00A519A6" w:rsidRPr="00D02F1E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02F1E">
              <w:rPr>
                <w:rFonts w:ascii="Calibri" w:hAnsi="Calibri" w:cs="Calibri"/>
                <w:sz w:val="20"/>
                <w:szCs w:val="20"/>
              </w:rPr>
              <w:t>Mirjam Rozman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D02F1E" w:rsidRDefault="00191C47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17" w:history="1">
              <w:r w:rsidR="00A519A6" w:rsidRPr="00D02F1E">
                <w:rPr>
                  <w:rFonts w:ascii="Calibri" w:hAnsi="Calibri" w:cs="Calibri"/>
                  <w:sz w:val="20"/>
                  <w:szCs w:val="20"/>
                  <w:u w:val="single"/>
                </w:rPr>
                <w:t>helenca-marija.benkovic@zzzs.si, mirjam.rozman@zzzs.si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D02F1E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02F1E">
              <w:rPr>
                <w:rFonts w:ascii="Calibri" w:hAnsi="Calibri" w:cs="Calibri"/>
                <w:sz w:val="20"/>
                <w:szCs w:val="20"/>
              </w:rPr>
              <w:t>03</w:t>
            </w:r>
            <w:r>
              <w:rPr>
                <w:rFonts w:ascii="Calibri" w:hAnsi="Calibri" w:cs="Calibri"/>
                <w:sz w:val="20"/>
                <w:szCs w:val="20"/>
              </w:rPr>
              <w:t>/</w:t>
            </w:r>
            <w:r w:rsidRPr="00D02F1E">
              <w:rPr>
                <w:rFonts w:ascii="Calibri" w:hAnsi="Calibri" w:cs="Calibri"/>
                <w:sz w:val="20"/>
                <w:szCs w:val="20"/>
              </w:rPr>
              <w:t xml:space="preserve">42 02 363, 031/255 152 </w:t>
            </w:r>
          </w:p>
          <w:p w:rsidR="00A519A6" w:rsidRPr="00D02F1E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02F1E">
              <w:rPr>
                <w:rFonts w:ascii="Calibri" w:hAnsi="Calibri" w:cs="Calibri"/>
                <w:sz w:val="20"/>
                <w:szCs w:val="20"/>
              </w:rPr>
              <w:t>03/42 02 249</w:t>
            </w:r>
          </w:p>
        </w:tc>
      </w:tr>
      <w:tr w:rsidR="00A519A6" w:rsidRPr="008E2168" w:rsidTr="000F436F">
        <w:trPr>
          <w:trHeight w:val="254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Laško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Damjana Gradišnik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8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damjana.gradisnik@zzzs.si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02F1E">
              <w:rPr>
                <w:rFonts w:ascii="Calibri" w:hAnsi="Calibri" w:cs="Calibri"/>
                <w:sz w:val="20"/>
                <w:szCs w:val="20"/>
              </w:rPr>
              <w:t>03/42 02 310</w:t>
            </w:r>
          </w:p>
        </w:tc>
      </w:tr>
      <w:tr w:rsidR="00A519A6" w:rsidRPr="008E2168" w:rsidTr="000F436F">
        <w:trPr>
          <w:trHeight w:val="274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Slovenske Konjice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Damjana Gradišnik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9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damjana.gradisnik@zzzs.si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03/42 02 320</w:t>
            </w:r>
          </w:p>
        </w:tc>
      </w:tr>
      <w:tr w:rsidR="00A519A6" w:rsidRPr="008E2168" w:rsidTr="000F436F">
        <w:trPr>
          <w:trHeight w:val="279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Šentjur pri Celju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Jerica Smole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0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jerica.smole@zzzs.si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03/42 02 330</w:t>
            </w:r>
          </w:p>
        </w:tc>
      </w:tr>
      <w:tr w:rsidR="00A519A6" w:rsidRPr="008E2168" w:rsidTr="000F436F">
        <w:trPr>
          <w:trHeight w:val="284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Šmarje pri Jelšah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Jerica Smole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1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jerica.smole@zzzs.si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03/42 02 340</w:t>
            </w:r>
          </w:p>
        </w:tc>
      </w:tr>
      <w:tr w:rsidR="00A519A6" w:rsidRPr="008E2168" w:rsidTr="000F436F">
        <w:trPr>
          <w:trHeight w:val="330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Žalec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Maja Lah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2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maja.lah@zzzs.si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03/42 02 350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Koper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Koper, sedež, Martinčev trg 2, Koper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Nedjan</w:t>
            </w:r>
            <w:proofErr w:type="spellEnd"/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Koren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3" w:history="1">
              <w:r w:rsidR="00A519A6" w:rsidRPr="008F1D5E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  <w:lang w:eastAsia="en-US"/>
                </w:rPr>
                <w:t>nedjan.koren@zzzs.si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87 270, 051/608 713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Koper, Kreljeva ulica1, Koper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Nedjan</w:t>
            </w:r>
            <w:proofErr w:type="spellEnd"/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Koren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4" w:history="1">
              <w:r w:rsidR="00A519A6" w:rsidRPr="008F1D5E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  <w:lang w:eastAsia="en-US"/>
                </w:rPr>
                <w:t>nedjan.koren@zzzs.si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87 270, 051/608 713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Ilirska Bistrica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Darija Horvat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5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darija.horvat@zzzs.si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87 244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Izola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Nadja Liljana Flego 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6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nadja-liljana.flego@zzzs.si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87 303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Piran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Vesna Hrovatin Pečarič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7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vesna.hrovatin-pecaric@zzzs.si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87 343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Sežana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Cirilka</w:t>
            </w:r>
            <w:proofErr w:type="spellEnd"/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Kos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8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cirilka.kos@zzzs.si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87 296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Kranj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Kranj,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 xml:space="preserve">Nataša </w:t>
            </w:r>
            <w:proofErr w:type="spellStart"/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Kůs</w:t>
            </w:r>
            <w:proofErr w:type="spellEnd"/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9" w:history="1">
              <w:r w:rsidR="00A519A6" w:rsidRPr="008E2168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natasa.kus@zzzs.si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04/23 70 303, 031/790 233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Jesenice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Alma </w:t>
            </w:r>
            <w:proofErr w:type="spellStart"/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Crnkić</w:t>
            </w:r>
            <w:proofErr w:type="spellEnd"/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0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alma.crnkic@zzzs.si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04/58 33 780, </w:t>
            </w: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041/636 045 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Radovljica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Alma </w:t>
            </w:r>
            <w:proofErr w:type="spellStart"/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Crnkić</w:t>
            </w:r>
            <w:proofErr w:type="spellEnd"/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19A6" w:rsidRPr="00DD6075" w:rsidRDefault="00191C47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hyperlink r:id="rId31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alma.crnkic@zzzs.si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04/53 20 764, </w:t>
            </w: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041/636 045 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Škofja Lok</w:t>
            </w:r>
            <w:bookmarkStart w:id="3" w:name="_GoBack"/>
            <w:bookmarkEnd w:id="3"/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Renata </w:t>
            </w:r>
            <w:proofErr w:type="spellStart"/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Praća</w:t>
            </w:r>
            <w:proofErr w:type="spellEnd"/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2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renata.praca@zzzs.si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04/50 23 316, </w:t>
            </w: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041/636 064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Tržič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Jožica Primožič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3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jozica.primozic@zzzs.si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04/59 71 755  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Krško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Krško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D607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Aleksandra Strniša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191C47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34" w:history="1">
              <w:r w:rsidR="00A519A6" w:rsidRPr="00DD6075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aleksandra.strnisa@zzzs.si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>07/49 02 452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Brežice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 xml:space="preserve">Marija Podpečan 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5" w:history="1">
              <w:r w:rsidR="00A519A6" w:rsidRPr="00DD6075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marija.podpecan@zzzs.si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>07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>49 94 690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Sevnica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 xml:space="preserve">Marija Podpečan 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6" w:history="1">
              <w:r w:rsidR="00A519A6" w:rsidRPr="00DD6075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marija.podpecan@zzzs.si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>07/62 02 403</w:t>
            </w:r>
          </w:p>
        </w:tc>
      </w:tr>
      <w:tr w:rsidR="00A519A6" w:rsidRPr="008E2168" w:rsidTr="000F436F">
        <w:trPr>
          <w:trHeight w:val="337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4" w:name="_Hlk24100258"/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Ljubljana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Ljubljana, sedež, Miklošičeva 24, Ljubljana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Martin Zaviršek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91C47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37" w:history="1">
              <w:r w:rsidR="00A519A6" w:rsidRPr="00060C26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martin.zavirsek@zzzs.si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77 256 , 031/684 719</w:t>
            </w:r>
          </w:p>
        </w:tc>
      </w:tr>
      <w:bookmarkEnd w:id="4"/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Ljubljana, Mala ulica 3, Ljubljana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Martin Zaviršek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91C47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38" w:history="1">
              <w:r w:rsidR="00A519A6" w:rsidRPr="00060C26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martin.zavirsek@zzzs.si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77 256 , 031/684 719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Cerknica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Alenka Jerina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9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alenka.jerina@zzzs.si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01/30 77 497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 xml:space="preserve">040/516 599 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Domžale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C1D78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Inge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Šernek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C1D78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r w:rsidRPr="001C1D78"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  <w:t>inge.sernek@zzzs.si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77 435, 0</w:t>
            </w:r>
            <w:r w:rsidR="000929D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30/362 164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Grosuplje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Tadeja Lukan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0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tadeja.lukan@zzzs.si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01/30 77 668, 041/ 304 533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Hrastnik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C1D78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Lea Zgonec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C1D78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1C1D7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lea.zgonec@zzzs.si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63</w:t>
            </w:r>
            <w:r w:rsidR="000929D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, </w:t>
            </w:r>
            <w:r w:rsidR="00F133E2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041/837 772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Idrija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 xml:space="preserve">Tatjana </w:t>
            </w:r>
            <w:proofErr w:type="spellStart"/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Žun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1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tatjana.zun@zzzs.si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01/30 77 685, </w:t>
            </w: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041/304 535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9A6" w:rsidRPr="00A35D65" w:rsidRDefault="00A519A6" w:rsidP="000F436F">
            <w:r w:rsidRPr="00A35D65">
              <w:rPr>
                <w:rFonts w:asciiTheme="minorHAnsi" w:hAnsiTheme="minorHAnsi" w:cstheme="minorHAnsi"/>
                <w:sz w:val="20"/>
                <w:szCs w:val="20"/>
              </w:rPr>
              <w:t>Izpostava Kamnik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35D6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35D65">
              <w:rPr>
                <w:rFonts w:asciiTheme="minorHAnsi" w:hAnsiTheme="minorHAnsi" w:cstheme="minorHAnsi"/>
                <w:sz w:val="20"/>
                <w:szCs w:val="20"/>
              </w:rPr>
              <w:t xml:space="preserve">Mojca </w:t>
            </w:r>
            <w:proofErr w:type="spellStart"/>
            <w:r w:rsidRPr="00A35D65">
              <w:rPr>
                <w:rFonts w:asciiTheme="minorHAnsi" w:hAnsiTheme="minorHAnsi" w:cstheme="minorHAnsi"/>
                <w:sz w:val="20"/>
                <w:szCs w:val="20"/>
              </w:rPr>
              <w:t>Čevka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2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mojca.cevka@zzzs.si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77 683, 030/ 318 683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9A6" w:rsidRPr="005D59FC" w:rsidRDefault="00A519A6" w:rsidP="000F436F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Kočevje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Renata Mihelič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renata.mihelic@zzzs.si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041/304 537, 01/30 77 653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9A6" w:rsidRPr="005D59FC" w:rsidRDefault="00A519A6" w:rsidP="000F436F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Litija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35D65">
              <w:rPr>
                <w:rFonts w:asciiTheme="minorHAnsi" w:hAnsiTheme="minorHAnsi" w:cstheme="minorHAnsi"/>
                <w:sz w:val="20"/>
                <w:szCs w:val="20"/>
              </w:rPr>
              <w:t xml:space="preserve">Mojca </w:t>
            </w:r>
            <w:proofErr w:type="spellStart"/>
            <w:r w:rsidRPr="00A35D65">
              <w:rPr>
                <w:rFonts w:asciiTheme="minorHAnsi" w:hAnsiTheme="minorHAnsi" w:cstheme="minorHAnsi"/>
                <w:sz w:val="20"/>
                <w:szCs w:val="20"/>
              </w:rPr>
              <w:t>Čevka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3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mojca.cevka@zzzs.si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A35D6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6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46</w:t>
            </w:r>
            <w:r w:rsidRPr="00A35D6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, 030/ 318 683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9A6" w:rsidRPr="005D59FC" w:rsidRDefault="00A519A6" w:rsidP="000F436F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Vrhnika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 xml:space="preserve">Tatjana </w:t>
            </w:r>
            <w:proofErr w:type="spellStart"/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Žun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4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tatjana.zun@zzzs.si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01/30 77 623, </w:t>
            </w: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041/304 535</w:t>
            </w:r>
          </w:p>
        </w:tc>
      </w:tr>
      <w:tr w:rsidR="001C1D78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D78" w:rsidRPr="008E2168" w:rsidRDefault="001C1D78" w:rsidP="001C1D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1D78" w:rsidRPr="008E2168" w:rsidRDefault="001C1D78" w:rsidP="001C1D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1D78" w:rsidRPr="005D59FC" w:rsidRDefault="001C1D78" w:rsidP="001C1D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Zagorje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D78" w:rsidRPr="00060C26" w:rsidRDefault="001C1D78" w:rsidP="001C1D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Lea Zgonec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D78" w:rsidRPr="00060C26" w:rsidRDefault="001C1D78" w:rsidP="001C1D78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1C1D7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lea.zgonec@zzzs.si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D78" w:rsidRPr="00060C26" w:rsidRDefault="001C1D78" w:rsidP="001C1D78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6</w:t>
            </w:r>
            <w:r w:rsidR="000929D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31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, 0</w:t>
            </w:r>
            <w:r w:rsidR="000929D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1/</w:t>
            </w:r>
            <w:r w:rsidR="000929D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837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0929D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772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5" w:name="_Hlk24100872"/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Maribor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Maribor,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</w:rPr>
              <w:t>Petra Pirih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petra.pirih@zzzs.si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</w:rPr>
              <w:t>02/29 09 434</w:t>
            </w:r>
          </w:p>
        </w:tc>
      </w:tr>
      <w:bookmarkEnd w:id="5"/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Lenart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</w:rPr>
              <w:t>Peter Kramberger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5" w:history="1">
              <w:r w:rsidR="00A519A6" w:rsidRPr="003217C1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peter.kramberger@zzzs.si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</w:rPr>
              <w:t>02/72 00 682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Ormož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790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790E">
              <w:rPr>
                <w:rFonts w:asciiTheme="minorHAnsi" w:hAnsiTheme="minorHAnsi" w:cstheme="minorHAnsi"/>
                <w:sz w:val="20"/>
                <w:szCs w:val="20"/>
              </w:rPr>
              <w:t>Martina Zemljak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790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A8790E">
              <w:rPr>
                <w:rStyle w:val="Hiperpovezava"/>
                <w:rFonts w:asciiTheme="minorHAnsi" w:hAnsiTheme="minorHAnsi" w:cstheme="minorHAnsi"/>
                <w:color w:val="auto"/>
                <w:sz w:val="20"/>
                <w:szCs w:val="20"/>
              </w:rPr>
              <w:t>martina.zemljak@zzzs.si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790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790E">
              <w:rPr>
                <w:rFonts w:asciiTheme="minorHAnsi" w:hAnsiTheme="minorHAnsi" w:cstheme="minorHAnsi"/>
                <w:sz w:val="20"/>
                <w:szCs w:val="20"/>
              </w:rPr>
              <w:t>02/74 15 951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Ptuj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Damjan Zamuda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191C47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46" w:history="1">
              <w:r w:rsidR="00A519A6" w:rsidRPr="003217C1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damjan.zamuda@zzzs.si</w:t>
              </w:r>
            </w:hyperlink>
            <w:r w:rsidR="00A519A6" w:rsidRPr="003217C1"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02/74 91 921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Slovenska Bistrica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Anita Cerkvenik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191C47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47" w:history="1">
              <w:r w:rsidR="00A519A6" w:rsidRPr="003217C1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anita.cerkvenik@zzzs.si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02/80 51 900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, </w:t>
            </w:r>
            <w:r w:rsidRPr="003217C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051/352 271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Murska Sobota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Murska Sobota,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Breda </w:t>
            </w:r>
            <w:proofErr w:type="spellStart"/>
            <w:r w:rsidRPr="008E21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Lük</w:t>
            </w:r>
            <w:proofErr w:type="spellEnd"/>
            <w:r w:rsidRPr="008E21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-Cifer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8" w:history="1">
              <w:r w:rsidR="00A519A6" w:rsidRPr="008E2168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breda.luk-cifer@zzzs.si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02/53 61 524, 041/ 900 196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Gornja Radgona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D6075">
              <w:rPr>
                <w:rFonts w:ascii="Calibri" w:hAnsi="Calibri" w:cs="Calibri"/>
                <w:sz w:val="20"/>
                <w:szCs w:val="20"/>
              </w:rPr>
              <w:t>Evgen P</w:t>
            </w:r>
            <w:r>
              <w:rPr>
                <w:rFonts w:ascii="Calibri" w:hAnsi="Calibri" w:cs="Calibri"/>
                <w:sz w:val="20"/>
                <w:szCs w:val="20"/>
              </w:rPr>
              <w:t>ap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191C47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49" w:history="1">
              <w:r w:rsidR="00A519A6" w:rsidRPr="00DD6075">
                <w:rPr>
                  <w:rFonts w:ascii="Calibri" w:hAnsi="Calibri" w:cs="Calibri"/>
                  <w:sz w:val="20"/>
                  <w:szCs w:val="20"/>
                  <w:u w:val="single"/>
                </w:rPr>
                <w:t>evgen.pap@zzzs.si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D6075">
              <w:rPr>
                <w:rFonts w:ascii="Calibri" w:hAnsi="Calibri" w:cs="Calibri"/>
                <w:sz w:val="20"/>
                <w:szCs w:val="20"/>
              </w:rPr>
              <w:t>02/56 43 462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DD6075">
              <w:rPr>
                <w:rFonts w:ascii="Calibri" w:hAnsi="Calibri" w:cs="Calibri"/>
                <w:sz w:val="20"/>
                <w:szCs w:val="20"/>
              </w:rPr>
              <w:t>031/603 230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Lendava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943BD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E943BD">
              <w:rPr>
                <w:rFonts w:ascii="Calibri" w:hAnsi="Calibri" w:cs="Calibri"/>
                <w:sz w:val="20"/>
                <w:szCs w:val="20"/>
              </w:rPr>
              <w:t>Petra Horvat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CF6799" w:rsidRDefault="00191C47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50" w:history="1">
              <w:r w:rsidR="00A519A6" w:rsidRPr="00CF6799">
                <w:rPr>
                  <w:rStyle w:val="Hiperpovezava"/>
                  <w:rFonts w:ascii="Calibri" w:hAnsi="Calibri" w:cs="Calibri"/>
                  <w:color w:val="auto"/>
                  <w:sz w:val="20"/>
                  <w:szCs w:val="20"/>
                </w:rPr>
                <w:t>petra.horvat@zzzs.si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CF6799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CF6799">
              <w:rPr>
                <w:rFonts w:ascii="Calibri" w:hAnsi="Calibri" w:cs="Calibri"/>
                <w:sz w:val="20"/>
                <w:szCs w:val="20"/>
              </w:rPr>
              <w:t>02/57 76 408, 030/711 025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Ljutomer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F7689" w:rsidRDefault="00A519A6" w:rsidP="000F436F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E943BD">
              <w:rPr>
                <w:rFonts w:ascii="Calibri" w:hAnsi="Calibri" w:cs="Calibri"/>
                <w:sz w:val="20"/>
                <w:szCs w:val="20"/>
              </w:rPr>
              <w:t>Petra Horvat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CF6799" w:rsidRDefault="00191C47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51" w:history="1">
              <w:r w:rsidR="00A519A6" w:rsidRPr="00CF6799">
                <w:rPr>
                  <w:rStyle w:val="Hiperpovezava"/>
                  <w:rFonts w:ascii="Calibri" w:hAnsi="Calibri" w:cs="Calibri"/>
                  <w:color w:val="auto"/>
                  <w:sz w:val="20"/>
                  <w:szCs w:val="20"/>
                </w:rPr>
                <w:t>petra.horvat@zzzs.si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CF6799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CF6799">
              <w:rPr>
                <w:rFonts w:ascii="Calibri" w:hAnsi="Calibri" w:cs="Calibri"/>
                <w:sz w:val="20"/>
                <w:szCs w:val="20"/>
              </w:rPr>
              <w:t>02/58 58 436, 030/711 025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Nova Gorica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Nova Gorica,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Eva Adamič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2" w:history="1">
              <w:r w:rsidR="00A519A6" w:rsidRPr="008E2168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eva.adamic@zzzs.si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05/33 81 226, 031/323 196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Ajdovščina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6622">
              <w:rPr>
                <w:rFonts w:asciiTheme="minorHAnsi" w:hAnsiTheme="minorHAnsi" w:cstheme="minorHAnsi"/>
                <w:sz w:val="20"/>
                <w:szCs w:val="20"/>
              </w:rPr>
              <w:t>Lea Vidic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3" w:history="1">
              <w:r w:rsidR="00A519A6" w:rsidRPr="00A86622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lea.vidic@zzzs,si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6622">
              <w:rPr>
                <w:rFonts w:asciiTheme="minorHAnsi" w:hAnsiTheme="minorHAnsi" w:cstheme="minorHAnsi"/>
                <w:sz w:val="20"/>
                <w:szCs w:val="20"/>
              </w:rPr>
              <w:t>05/33 81 281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Tolmin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6622">
              <w:rPr>
                <w:rFonts w:asciiTheme="minorHAnsi" w:hAnsiTheme="minorHAnsi" w:cstheme="minorHAnsi"/>
                <w:sz w:val="20"/>
                <w:szCs w:val="20"/>
              </w:rPr>
              <w:t>Darja Golja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4" w:history="1">
              <w:r w:rsidR="00A519A6" w:rsidRPr="00A86622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darja.golja@zzzs.si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6622">
              <w:rPr>
                <w:rFonts w:asciiTheme="minorHAnsi" w:hAnsiTheme="minorHAnsi" w:cstheme="minorHAnsi"/>
                <w:sz w:val="20"/>
                <w:szCs w:val="20"/>
              </w:rPr>
              <w:t>05/33 81 291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Novo mesto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OE Novo mesto,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Vida Jerman Smolič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5" w:history="1">
              <w:r w:rsidR="00A519A6" w:rsidRPr="008E2168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vida.jerman-smolic@zzzs.si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07/39 33 505, 051/212 230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Črnomelj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 xml:space="preserve">Klemen </w:t>
            </w:r>
            <w:proofErr w:type="spellStart"/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Jaklitsch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klemen.jaklitsch@zzzs.si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07/30 61 565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Metlika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 xml:space="preserve">Klemen </w:t>
            </w:r>
            <w:proofErr w:type="spellStart"/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Jaklitsch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klemen.jaklitsch@zzzs.si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07/36 91 145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Trebnje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Jernej Dežman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jernej.dežman@zzzs.si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07/34 81 385, 051 653 757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Ravne na Koroškem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OE Ravne na Koroškem,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6261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26177">
              <w:rPr>
                <w:rFonts w:asciiTheme="minorHAnsi" w:hAnsiTheme="minorHAnsi" w:cstheme="minorHAnsi"/>
                <w:sz w:val="20"/>
                <w:szCs w:val="20"/>
              </w:rPr>
              <w:t xml:space="preserve">Melita </w:t>
            </w:r>
            <w:proofErr w:type="spellStart"/>
            <w:r w:rsidRPr="00626177">
              <w:rPr>
                <w:rFonts w:asciiTheme="minorHAnsi" w:hAnsiTheme="minorHAnsi" w:cstheme="minorHAnsi"/>
                <w:sz w:val="20"/>
                <w:szCs w:val="20"/>
              </w:rPr>
              <w:t>Polenik</w:t>
            </w:r>
            <w:proofErr w:type="spellEnd"/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6261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6261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melita.polenik@zzzs.si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6261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26177">
              <w:rPr>
                <w:rFonts w:asciiTheme="minorHAnsi" w:hAnsiTheme="minorHAnsi" w:cstheme="minorHAnsi"/>
                <w:sz w:val="20"/>
                <w:szCs w:val="20"/>
              </w:rPr>
              <w:t>02/82 10 212, 051/304 895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Radlje ob Dravi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Ivica Rac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6" w:history="1">
              <w:r w:rsidR="00A519A6" w:rsidRPr="00F94A6F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ivica.rac@zzzs.si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02/88 70 252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Slovenj Gradec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Olga Čevnik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7" w:history="1">
              <w:r w:rsidR="00A519A6" w:rsidRPr="00F94A6F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olga.cevnik@zzzs.si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02/88 39 514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Velenje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Zoran Breznik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191C47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8" w:history="1">
              <w:r w:rsidR="00A519A6" w:rsidRPr="00F94A6F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zoran.breznik@zzzs.si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03/89 81 831</w:t>
            </w:r>
          </w:p>
        </w:tc>
      </w:tr>
    </w:tbl>
    <w:p w:rsidR="00A52756" w:rsidRPr="00D635D1" w:rsidRDefault="00A52756" w:rsidP="00A52756">
      <w:pPr>
        <w:outlineLvl w:val="1"/>
        <w:rPr>
          <w:b/>
          <w:sz w:val="22"/>
          <w:szCs w:val="20"/>
          <w:lang w:eastAsia="en-US"/>
        </w:rPr>
      </w:pPr>
    </w:p>
    <w:p w:rsidR="00EE31E5" w:rsidRDefault="00EE31E5" w:rsidP="0021580C">
      <w:pPr>
        <w:widowControl w:val="0"/>
        <w:spacing w:before="240" w:after="60"/>
        <w:ind w:left="11160"/>
        <w:jc w:val="center"/>
        <w:outlineLvl w:val="1"/>
        <w:rPr>
          <w:b/>
          <w:iCs/>
          <w:sz w:val="22"/>
          <w:szCs w:val="22"/>
          <w:lang w:eastAsia="en-US"/>
        </w:rPr>
      </w:pPr>
    </w:p>
    <w:sectPr w:rsidR="00EE31E5" w:rsidSect="003770DE">
      <w:footerReference w:type="default" r:id="rId59"/>
      <w:pgSz w:w="16834" w:h="11907" w:orient="landscape" w:code="9"/>
      <w:pgMar w:top="1418" w:right="1418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23985" w:rsidRDefault="00723985">
      <w:r>
        <w:separator/>
      </w:r>
    </w:p>
  </w:endnote>
  <w:endnote w:type="continuationSeparator" w:id="0">
    <w:p w:rsidR="00723985" w:rsidRDefault="0072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uphemia"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4592" w:rsidRPr="00FE26B0" w:rsidRDefault="00712A83" w:rsidP="003D5EA7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Pr="00FE26B0">
      <w:rPr>
        <w:rFonts w:ascii="Calibri" w:hAnsi="Calibri" w:cs="Calibri"/>
        <w:sz w:val="17"/>
        <w:szCs w:val="17"/>
      </w:rPr>
      <w:tab/>
    </w:r>
    <w:r w:rsidR="003D5EA7">
      <w:rPr>
        <w:rFonts w:ascii="Calibri" w:hAnsi="Calibri" w:cs="Calibri"/>
        <w:sz w:val="17"/>
        <w:szCs w:val="17"/>
      </w:rPr>
      <w:t xml:space="preserve">                                                                                                                   </w:t>
    </w:r>
    <w:r w:rsidR="00A44592" w:rsidRPr="00FE26B0">
      <w:rPr>
        <w:rFonts w:ascii="Calibri" w:hAnsi="Calibri" w:cs="Calibri"/>
        <w:sz w:val="17"/>
        <w:szCs w:val="17"/>
      </w:rPr>
      <w:t xml:space="preserve">Stran </w:t>
    </w:r>
    <w:r w:rsidR="00A44592" w:rsidRPr="00FE26B0">
      <w:rPr>
        <w:rFonts w:ascii="Calibri" w:hAnsi="Calibri" w:cs="Calibri"/>
        <w:sz w:val="17"/>
        <w:szCs w:val="17"/>
      </w:rPr>
      <w:fldChar w:fldCharType="begin"/>
    </w:r>
    <w:r w:rsidR="00A44592" w:rsidRPr="00FE26B0">
      <w:rPr>
        <w:rFonts w:ascii="Calibri" w:hAnsi="Calibri" w:cs="Calibri"/>
        <w:sz w:val="17"/>
        <w:szCs w:val="17"/>
      </w:rPr>
      <w:instrText xml:space="preserve"> PAGE </w:instrText>
    </w:r>
    <w:r w:rsidR="00A44592" w:rsidRPr="00FE26B0">
      <w:rPr>
        <w:rFonts w:ascii="Calibri" w:hAnsi="Calibri" w:cs="Calibri"/>
        <w:sz w:val="17"/>
        <w:szCs w:val="17"/>
      </w:rPr>
      <w:fldChar w:fldCharType="separate"/>
    </w:r>
    <w:r w:rsidR="00A93A66">
      <w:rPr>
        <w:rFonts w:ascii="Calibri" w:hAnsi="Calibri" w:cs="Calibri"/>
        <w:noProof/>
        <w:sz w:val="17"/>
        <w:szCs w:val="17"/>
      </w:rPr>
      <w:t>2</w:t>
    </w:r>
    <w:r w:rsidR="00A44592" w:rsidRPr="00FE26B0">
      <w:rPr>
        <w:rFonts w:ascii="Calibri" w:hAnsi="Calibri" w:cs="Calibri"/>
        <w:sz w:val="17"/>
        <w:szCs w:val="17"/>
      </w:rPr>
      <w:fldChar w:fldCharType="end"/>
    </w:r>
    <w:r w:rsidR="00A44592" w:rsidRPr="00FE26B0">
      <w:rPr>
        <w:rFonts w:ascii="Calibri" w:hAnsi="Calibri" w:cs="Calibri"/>
        <w:sz w:val="17"/>
        <w:szCs w:val="17"/>
      </w:rPr>
      <w:t xml:space="preserve"> od </w:t>
    </w:r>
    <w:r w:rsidR="00A44592" w:rsidRPr="00FE26B0">
      <w:rPr>
        <w:rFonts w:ascii="Calibri" w:hAnsi="Calibri" w:cs="Calibri"/>
        <w:sz w:val="17"/>
        <w:szCs w:val="17"/>
      </w:rPr>
      <w:fldChar w:fldCharType="begin"/>
    </w:r>
    <w:r w:rsidR="00A44592" w:rsidRPr="00FE26B0">
      <w:rPr>
        <w:rFonts w:ascii="Calibri" w:hAnsi="Calibri" w:cs="Calibri"/>
        <w:sz w:val="17"/>
        <w:szCs w:val="17"/>
      </w:rPr>
      <w:instrText xml:space="preserve"> NUMPAGES </w:instrText>
    </w:r>
    <w:r w:rsidR="00A44592" w:rsidRPr="00FE26B0">
      <w:rPr>
        <w:rFonts w:ascii="Calibri" w:hAnsi="Calibri" w:cs="Calibri"/>
        <w:sz w:val="17"/>
        <w:szCs w:val="17"/>
      </w:rPr>
      <w:fldChar w:fldCharType="separate"/>
    </w:r>
    <w:r w:rsidR="00A93A66">
      <w:rPr>
        <w:rFonts w:ascii="Calibri" w:hAnsi="Calibri" w:cs="Calibri"/>
        <w:noProof/>
        <w:sz w:val="17"/>
        <w:szCs w:val="17"/>
      </w:rPr>
      <w:t>2</w:t>
    </w:r>
    <w:r w:rsidR="00A44592"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23985" w:rsidRDefault="00723985">
      <w:r>
        <w:separator/>
      </w:r>
    </w:p>
  </w:footnote>
  <w:footnote w:type="continuationSeparator" w:id="0">
    <w:p w:rsidR="00723985" w:rsidRDefault="00723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4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1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1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0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10"/>
  </w:num>
  <w:num w:numId="5">
    <w:abstractNumId w:val="29"/>
  </w:num>
  <w:num w:numId="6">
    <w:abstractNumId w:val="20"/>
  </w:num>
  <w:num w:numId="7">
    <w:abstractNumId w:val="3"/>
  </w:num>
  <w:num w:numId="8">
    <w:abstractNumId w:val="26"/>
  </w:num>
  <w:num w:numId="9">
    <w:abstractNumId w:val="27"/>
  </w:num>
  <w:num w:numId="10">
    <w:abstractNumId w:val="18"/>
  </w:num>
  <w:num w:numId="11">
    <w:abstractNumId w:val="25"/>
  </w:num>
  <w:num w:numId="12">
    <w:abstractNumId w:val="19"/>
  </w:num>
  <w:num w:numId="13">
    <w:abstractNumId w:val="2"/>
  </w:num>
  <w:num w:numId="14">
    <w:abstractNumId w:val="31"/>
  </w:num>
  <w:num w:numId="15">
    <w:abstractNumId w:val="17"/>
  </w:num>
  <w:num w:numId="16">
    <w:abstractNumId w:val="4"/>
  </w:num>
  <w:num w:numId="17">
    <w:abstractNumId w:val="0"/>
  </w:num>
  <w:num w:numId="18">
    <w:abstractNumId w:val="8"/>
  </w:num>
  <w:num w:numId="19">
    <w:abstractNumId w:val="7"/>
  </w:num>
  <w:num w:numId="20">
    <w:abstractNumId w:val="14"/>
  </w:num>
  <w:num w:numId="21">
    <w:abstractNumId w:val="22"/>
  </w:num>
  <w:num w:numId="22">
    <w:abstractNumId w:val="11"/>
  </w:num>
  <w:num w:numId="23">
    <w:abstractNumId w:val="23"/>
  </w:num>
  <w:num w:numId="24">
    <w:abstractNumId w:val="30"/>
  </w:num>
  <w:num w:numId="25">
    <w:abstractNumId w:val="6"/>
  </w:num>
  <w:num w:numId="26">
    <w:abstractNumId w:val="13"/>
  </w:num>
  <w:num w:numId="27">
    <w:abstractNumId w:val="1"/>
  </w:num>
  <w:num w:numId="28">
    <w:abstractNumId w:val="12"/>
  </w:num>
  <w:num w:numId="29">
    <w:abstractNumId w:val="5"/>
  </w:num>
  <w:num w:numId="30">
    <w:abstractNumId w:val="16"/>
  </w:num>
  <w:num w:numId="31">
    <w:abstractNumId w:val="24"/>
  </w:num>
  <w:num w:numId="32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45E3"/>
    <w:rsid w:val="000204A1"/>
    <w:rsid w:val="00026408"/>
    <w:rsid w:val="0003517F"/>
    <w:rsid w:val="00037426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9D4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7853"/>
    <w:rsid w:val="000D7E5C"/>
    <w:rsid w:val="000E1CA4"/>
    <w:rsid w:val="000E323E"/>
    <w:rsid w:val="000E3C1A"/>
    <w:rsid w:val="000F3C4F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5EE"/>
    <w:rsid w:val="00117644"/>
    <w:rsid w:val="00121A77"/>
    <w:rsid w:val="00121C3C"/>
    <w:rsid w:val="00125269"/>
    <w:rsid w:val="00126DE5"/>
    <w:rsid w:val="00130274"/>
    <w:rsid w:val="00132EC7"/>
    <w:rsid w:val="00146CB6"/>
    <w:rsid w:val="00153FFD"/>
    <w:rsid w:val="001612CD"/>
    <w:rsid w:val="0016214F"/>
    <w:rsid w:val="00163663"/>
    <w:rsid w:val="00165481"/>
    <w:rsid w:val="00172F25"/>
    <w:rsid w:val="001807F7"/>
    <w:rsid w:val="00180E11"/>
    <w:rsid w:val="00181C15"/>
    <w:rsid w:val="00184195"/>
    <w:rsid w:val="00184A87"/>
    <w:rsid w:val="00191C47"/>
    <w:rsid w:val="00194412"/>
    <w:rsid w:val="0019545D"/>
    <w:rsid w:val="001A22DA"/>
    <w:rsid w:val="001A5E08"/>
    <w:rsid w:val="001B0C6A"/>
    <w:rsid w:val="001B21FB"/>
    <w:rsid w:val="001B39BA"/>
    <w:rsid w:val="001C0269"/>
    <w:rsid w:val="001C0FA2"/>
    <w:rsid w:val="001C1B76"/>
    <w:rsid w:val="001C1D78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291D"/>
    <w:rsid w:val="002036C7"/>
    <w:rsid w:val="00204F10"/>
    <w:rsid w:val="002125DA"/>
    <w:rsid w:val="0021262B"/>
    <w:rsid w:val="0021580C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508A9"/>
    <w:rsid w:val="00251B8B"/>
    <w:rsid w:val="00252305"/>
    <w:rsid w:val="002536F9"/>
    <w:rsid w:val="00260065"/>
    <w:rsid w:val="00261AA6"/>
    <w:rsid w:val="00266562"/>
    <w:rsid w:val="002675A2"/>
    <w:rsid w:val="002705D8"/>
    <w:rsid w:val="002710DD"/>
    <w:rsid w:val="0029252E"/>
    <w:rsid w:val="00292C07"/>
    <w:rsid w:val="00294CCE"/>
    <w:rsid w:val="00296019"/>
    <w:rsid w:val="002A1B4D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50E2"/>
    <w:rsid w:val="002E3F6C"/>
    <w:rsid w:val="002E5549"/>
    <w:rsid w:val="002E6C81"/>
    <w:rsid w:val="002E78F1"/>
    <w:rsid w:val="002F0695"/>
    <w:rsid w:val="002F722C"/>
    <w:rsid w:val="002F73BE"/>
    <w:rsid w:val="002F7C13"/>
    <w:rsid w:val="003022F5"/>
    <w:rsid w:val="00305AD6"/>
    <w:rsid w:val="00312C4C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2BAA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0DE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C0151"/>
    <w:rsid w:val="003C115D"/>
    <w:rsid w:val="003C32CD"/>
    <w:rsid w:val="003D4270"/>
    <w:rsid w:val="003D453D"/>
    <w:rsid w:val="003D4586"/>
    <w:rsid w:val="003D4CE6"/>
    <w:rsid w:val="003D5EA7"/>
    <w:rsid w:val="003D7DC4"/>
    <w:rsid w:val="003E124B"/>
    <w:rsid w:val="003E4926"/>
    <w:rsid w:val="003E4CEE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0AD9"/>
    <w:rsid w:val="00411B52"/>
    <w:rsid w:val="00414E4F"/>
    <w:rsid w:val="00415F2D"/>
    <w:rsid w:val="00415FED"/>
    <w:rsid w:val="0042190F"/>
    <w:rsid w:val="004232B0"/>
    <w:rsid w:val="004249DE"/>
    <w:rsid w:val="00431D18"/>
    <w:rsid w:val="00431F0D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A5D4F"/>
    <w:rsid w:val="004B27DA"/>
    <w:rsid w:val="004B2980"/>
    <w:rsid w:val="004B536D"/>
    <w:rsid w:val="004B63D9"/>
    <w:rsid w:val="004B64BF"/>
    <w:rsid w:val="004C188D"/>
    <w:rsid w:val="004C3DAF"/>
    <w:rsid w:val="004D28B3"/>
    <w:rsid w:val="004D28DA"/>
    <w:rsid w:val="004D66B1"/>
    <w:rsid w:val="004D7A8E"/>
    <w:rsid w:val="004E060E"/>
    <w:rsid w:val="004E4766"/>
    <w:rsid w:val="004E4800"/>
    <w:rsid w:val="004F10A2"/>
    <w:rsid w:val="004F26D5"/>
    <w:rsid w:val="00500322"/>
    <w:rsid w:val="005011DF"/>
    <w:rsid w:val="00515626"/>
    <w:rsid w:val="00522A62"/>
    <w:rsid w:val="00526D2B"/>
    <w:rsid w:val="0053318C"/>
    <w:rsid w:val="0053445A"/>
    <w:rsid w:val="00534F7F"/>
    <w:rsid w:val="0054270E"/>
    <w:rsid w:val="00547518"/>
    <w:rsid w:val="005550A3"/>
    <w:rsid w:val="00560FFE"/>
    <w:rsid w:val="00563654"/>
    <w:rsid w:val="00565746"/>
    <w:rsid w:val="005707F2"/>
    <w:rsid w:val="005732C2"/>
    <w:rsid w:val="00576750"/>
    <w:rsid w:val="00577083"/>
    <w:rsid w:val="00577934"/>
    <w:rsid w:val="005857E8"/>
    <w:rsid w:val="00585E8C"/>
    <w:rsid w:val="00587135"/>
    <w:rsid w:val="00587B21"/>
    <w:rsid w:val="005924DE"/>
    <w:rsid w:val="005960DC"/>
    <w:rsid w:val="00596713"/>
    <w:rsid w:val="00596C94"/>
    <w:rsid w:val="005A13B7"/>
    <w:rsid w:val="005A67D8"/>
    <w:rsid w:val="005B175F"/>
    <w:rsid w:val="005B2052"/>
    <w:rsid w:val="005B4455"/>
    <w:rsid w:val="005B4DA2"/>
    <w:rsid w:val="005B5003"/>
    <w:rsid w:val="005B584E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21842"/>
    <w:rsid w:val="00625714"/>
    <w:rsid w:val="00626657"/>
    <w:rsid w:val="00632ACA"/>
    <w:rsid w:val="00636F96"/>
    <w:rsid w:val="00641ED6"/>
    <w:rsid w:val="006473F9"/>
    <w:rsid w:val="00650445"/>
    <w:rsid w:val="006522D0"/>
    <w:rsid w:val="00656646"/>
    <w:rsid w:val="00657A98"/>
    <w:rsid w:val="006608DD"/>
    <w:rsid w:val="0066229D"/>
    <w:rsid w:val="006638FC"/>
    <w:rsid w:val="006739A6"/>
    <w:rsid w:val="00673AB2"/>
    <w:rsid w:val="00680B80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23AD"/>
    <w:rsid w:val="006D70E4"/>
    <w:rsid w:val="006F272A"/>
    <w:rsid w:val="006F5099"/>
    <w:rsid w:val="00700A18"/>
    <w:rsid w:val="00700A35"/>
    <w:rsid w:val="00702FBA"/>
    <w:rsid w:val="00703318"/>
    <w:rsid w:val="00706FD3"/>
    <w:rsid w:val="0071202E"/>
    <w:rsid w:val="00712A83"/>
    <w:rsid w:val="00713561"/>
    <w:rsid w:val="007135C2"/>
    <w:rsid w:val="007139E6"/>
    <w:rsid w:val="00723985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51DD"/>
    <w:rsid w:val="00797A88"/>
    <w:rsid w:val="007A7B0F"/>
    <w:rsid w:val="007B1DBF"/>
    <w:rsid w:val="007B2CE8"/>
    <w:rsid w:val="007B3B67"/>
    <w:rsid w:val="007B564C"/>
    <w:rsid w:val="007B5E7C"/>
    <w:rsid w:val="007B73B9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21852"/>
    <w:rsid w:val="008231BF"/>
    <w:rsid w:val="00823F2E"/>
    <w:rsid w:val="00825580"/>
    <w:rsid w:val="00826CC8"/>
    <w:rsid w:val="008312D9"/>
    <w:rsid w:val="00831CAA"/>
    <w:rsid w:val="00832AC3"/>
    <w:rsid w:val="00832ECE"/>
    <w:rsid w:val="008348F9"/>
    <w:rsid w:val="008353AE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72EDC"/>
    <w:rsid w:val="008823DC"/>
    <w:rsid w:val="0088627D"/>
    <w:rsid w:val="008901F0"/>
    <w:rsid w:val="00890BB3"/>
    <w:rsid w:val="0089175B"/>
    <w:rsid w:val="00892742"/>
    <w:rsid w:val="00892AA5"/>
    <w:rsid w:val="008972CC"/>
    <w:rsid w:val="008A0867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72F8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59DC"/>
    <w:rsid w:val="0096660B"/>
    <w:rsid w:val="00967BDC"/>
    <w:rsid w:val="009720AE"/>
    <w:rsid w:val="00972E4D"/>
    <w:rsid w:val="00973782"/>
    <w:rsid w:val="00973879"/>
    <w:rsid w:val="009851A8"/>
    <w:rsid w:val="009941A7"/>
    <w:rsid w:val="009954FA"/>
    <w:rsid w:val="009A3768"/>
    <w:rsid w:val="009A5E2C"/>
    <w:rsid w:val="009A65B7"/>
    <w:rsid w:val="009A69A3"/>
    <w:rsid w:val="009A79FD"/>
    <w:rsid w:val="009B0CC4"/>
    <w:rsid w:val="009B42FE"/>
    <w:rsid w:val="009B49E0"/>
    <w:rsid w:val="009B6753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4592"/>
    <w:rsid w:val="00A445F5"/>
    <w:rsid w:val="00A468A0"/>
    <w:rsid w:val="00A47068"/>
    <w:rsid w:val="00A519A6"/>
    <w:rsid w:val="00A523AD"/>
    <w:rsid w:val="00A52756"/>
    <w:rsid w:val="00A613E3"/>
    <w:rsid w:val="00A619B4"/>
    <w:rsid w:val="00A64C2C"/>
    <w:rsid w:val="00A7784A"/>
    <w:rsid w:val="00A80516"/>
    <w:rsid w:val="00A8051C"/>
    <w:rsid w:val="00A809CB"/>
    <w:rsid w:val="00A81355"/>
    <w:rsid w:val="00A830D6"/>
    <w:rsid w:val="00A84FB9"/>
    <w:rsid w:val="00A85531"/>
    <w:rsid w:val="00A86B9D"/>
    <w:rsid w:val="00A9050D"/>
    <w:rsid w:val="00A90664"/>
    <w:rsid w:val="00A9089D"/>
    <w:rsid w:val="00A9378E"/>
    <w:rsid w:val="00A93A66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6B7B"/>
    <w:rsid w:val="00AD7874"/>
    <w:rsid w:val="00AE04DE"/>
    <w:rsid w:val="00AE31B9"/>
    <w:rsid w:val="00AE5AB8"/>
    <w:rsid w:val="00AE5D9F"/>
    <w:rsid w:val="00AE61EE"/>
    <w:rsid w:val="00AE6639"/>
    <w:rsid w:val="00AF0CB3"/>
    <w:rsid w:val="00AF4D09"/>
    <w:rsid w:val="00AF4E75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316CC"/>
    <w:rsid w:val="00B329F0"/>
    <w:rsid w:val="00B34188"/>
    <w:rsid w:val="00B34954"/>
    <w:rsid w:val="00B359F6"/>
    <w:rsid w:val="00B36279"/>
    <w:rsid w:val="00B45078"/>
    <w:rsid w:val="00B50C56"/>
    <w:rsid w:val="00B554FF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851"/>
    <w:rsid w:val="00B87048"/>
    <w:rsid w:val="00B92BAF"/>
    <w:rsid w:val="00BA0EAB"/>
    <w:rsid w:val="00BA1629"/>
    <w:rsid w:val="00BA24BE"/>
    <w:rsid w:val="00BB040A"/>
    <w:rsid w:val="00BB1383"/>
    <w:rsid w:val="00BB24D0"/>
    <w:rsid w:val="00BB62B5"/>
    <w:rsid w:val="00BB6F40"/>
    <w:rsid w:val="00BC4224"/>
    <w:rsid w:val="00BC4E37"/>
    <w:rsid w:val="00BC7B4D"/>
    <w:rsid w:val="00BD026B"/>
    <w:rsid w:val="00BD1962"/>
    <w:rsid w:val="00BD2AD6"/>
    <w:rsid w:val="00BD3ECF"/>
    <w:rsid w:val="00BD575B"/>
    <w:rsid w:val="00BD5AF6"/>
    <w:rsid w:val="00BE01B4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4EED"/>
    <w:rsid w:val="00C407E4"/>
    <w:rsid w:val="00C43F80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636"/>
    <w:rsid w:val="00C67ECB"/>
    <w:rsid w:val="00C76872"/>
    <w:rsid w:val="00C81276"/>
    <w:rsid w:val="00C821CE"/>
    <w:rsid w:val="00C827CD"/>
    <w:rsid w:val="00C83707"/>
    <w:rsid w:val="00C84CA3"/>
    <w:rsid w:val="00C9197E"/>
    <w:rsid w:val="00C91D4D"/>
    <w:rsid w:val="00C94BE3"/>
    <w:rsid w:val="00C95135"/>
    <w:rsid w:val="00CA2ED8"/>
    <w:rsid w:val="00CA3A64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D04F20"/>
    <w:rsid w:val="00D05BE9"/>
    <w:rsid w:val="00D05DDA"/>
    <w:rsid w:val="00D15EC3"/>
    <w:rsid w:val="00D16471"/>
    <w:rsid w:val="00D1680E"/>
    <w:rsid w:val="00D2259A"/>
    <w:rsid w:val="00D255A1"/>
    <w:rsid w:val="00D42B0C"/>
    <w:rsid w:val="00D471BF"/>
    <w:rsid w:val="00D520FD"/>
    <w:rsid w:val="00D53B44"/>
    <w:rsid w:val="00D54B19"/>
    <w:rsid w:val="00D60F9E"/>
    <w:rsid w:val="00D635D1"/>
    <w:rsid w:val="00D63AAB"/>
    <w:rsid w:val="00D65648"/>
    <w:rsid w:val="00D65886"/>
    <w:rsid w:val="00D6754C"/>
    <w:rsid w:val="00D75718"/>
    <w:rsid w:val="00D81E9C"/>
    <w:rsid w:val="00D83731"/>
    <w:rsid w:val="00D84790"/>
    <w:rsid w:val="00D8517B"/>
    <w:rsid w:val="00D860A7"/>
    <w:rsid w:val="00D90590"/>
    <w:rsid w:val="00D91032"/>
    <w:rsid w:val="00D93045"/>
    <w:rsid w:val="00D9790C"/>
    <w:rsid w:val="00D97E7E"/>
    <w:rsid w:val="00DA0ACF"/>
    <w:rsid w:val="00DA305B"/>
    <w:rsid w:val="00DA67CF"/>
    <w:rsid w:val="00DB3FFC"/>
    <w:rsid w:val="00DB5929"/>
    <w:rsid w:val="00DC02CD"/>
    <w:rsid w:val="00DC1C47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44CA"/>
    <w:rsid w:val="00E06976"/>
    <w:rsid w:val="00E0731B"/>
    <w:rsid w:val="00E119F2"/>
    <w:rsid w:val="00E127E2"/>
    <w:rsid w:val="00E139B6"/>
    <w:rsid w:val="00E2258A"/>
    <w:rsid w:val="00E2709C"/>
    <w:rsid w:val="00E33321"/>
    <w:rsid w:val="00E333F3"/>
    <w:rsid w:val="00E35A10"/>
    <w:rsid w:val="00E4115A"/>
    <w:rsid w:val="00E415BC"/>
    <w:rsid w:val="00E51409"/>
    <w:rsid w:val="00E5441F"/>
    <w:rsid w:val="00E60899"/>
    <w:rsid w:val="00E61571"/>
    <w:rsid w:val="00E65E28"/>
    <w:rsid w:val="00E73F61"/>
    <w:rsid w:val="00E74D28"/>
    <w:rsid w:val="00E80079"/>
    <w:rsid w:val="00E80C74"/>
    <w:rsid w:val="00E87E33"/>
    <w:rsid w:val="00E905E7"/>
    <w:rsid w:val="00E908A1"/>
    <w:rsid w:val="00E96600"/>
    <w:rsid w:val="00EA3365"/>
    <w:rsid w:val="00EA4E6A"/>
    <w:rsid w:val="00EA5C7A"/>
    <w:rsid w:val="00EA5CBC"/>
    <w:rsid w:val="00EA65A2"/>
    <w:rsid w:val="00EB1C5E"/>
    <w:rsid w:val="00EB2B44"/>
    <w:rsid w:val="00EB5663"/>
    <w:rsid w:val="00EC4189"/>
    <w:rsid w:val="00EC4EA5"/>
    <w:rsid w:val="00EC6750"/>
    <w:rsid w:val="00ED15FB"/>
    <w:rsid w:val="00ED3FB8"/>
    <w:rsid w:val="00ED522F"/>
    <w:rsid w:val="00EE2D9D"/>
    <w:rsid w:val="00EE31E5"/>
    <w:rsid w:val="00EE5D04"/>
    <w:rsid w:val="00EF2F23"/>
    <w:rsid w:val="00EF5019"/>
    <w:rsid w:val="00EF5CC3"/>
    <w:rsid w:val="00EF5EA9"/>
    <w:rsid w:val="00F00434"/>
    <w:rsid w:val="00F075FB"/>
    <w:rsid w:val="00F10A17"/>
    <w:rsid w:val="00F12432"/>
    <w:rsid w:val="00F12D27"/>
    <w:rsid w:val="00F133E2"/>
    <w:rsid w:val="00F154DC"/>
    <w:rsid w:val="00F21BA7"/>
    <w:rsid w:val="00F226D3"/>
    <w:rsid w:val="00F24789"/>
    <w:rsid w:val="00F25D68"/>
    <w:rsid w:val="00F30637"/>
    <w:rsid w:val="00F32AD0"/>
    <w:rsid w:val="00F33157"/>
    <w:rsid w:val="00F409CC"/>
    <w:rsid w:val="00F45DC2"/>
    <w:rsid w:val="00F47E97"/>
    <w:rsid w:val="00F51BE8"/>
    <w:rsid w:val="00F51E0E"/>
    <w:rsid w:val="00F53DA0"/>
    <w:rsid w:val="00F54F9B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65FD"/>
    <w:rsid w:val="00F86CD8"/>
    <w:rsid w:val="00F90D77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AEFB53B"/>
  <w15:docId w15:val="{7DF4EB41-2267-462E-9603-11BCF28D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  <w:style w:type="character" w:styleId="Nerazreenaomemba">
    <w:name w:val="Unresolved Mention"/>
    <w:basedOn w:val="Privzetapisavaodstavka"/>
    <w:uiPriority w:val="99"/>
    <w:semiHidden/>
    <w:unhideWhenUsed/>
    <w:rsid w:val="00A51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va.adamic@zzzs.si" TargetMode="External"/><Relationship Id="rId18" Type="http://schemas.openxmlformats.org/officeDocument/2006/relationships/hyperlink" Target="mailto:damjana.gradisnik@zzzs.si" TargetMode="External"/><Relationship Id="rId26" Type="http://schemas.openxmlformats.org/officeDocument/2006/relationships/hyperlink" Target="mailto:nadja-liljana.flego@zzzs.si" TargetMode="External"/><Relationship Id="rId39" Type="http://schemas.openxmlformats.org/officeDocument/2006/relationships/hyperlink" Target="mailto:alenka.jerina@zzzs.si" TargetMode="External"/><Relationship Id="rId21" Type="http://schemas.openxmlformats.org/officeDocument/2006/relationships/hyperlink" Target="mailto:jerica.smole@zzzs.si" TargetMode="External"/><Relationship Id="rId34" Type="http://schemas.openxmlformats.org/officeDocument/2006/relationships/hyperlink" Target="mailto:aleksandra.strnisa@zzzs.si" TargetMode="External"/><Relationship Id="rId42" Type="http://schemas.openxmlformats.org/officeDocument/2006/relationships/hyperlink" Target="mailto:mojca.cevka@zzzs.si" TargetMode="External"/><Relationship Id="rId47" Type="http://schemas.openxmlformats.org/officeDocument/2006/relationships/hyperlink" Target="mailto:anita.cerkvenik@zzzs.si" TargetMode="External"/><Relationship Id="rId50" Type="http://schemas.openxmlformats.org/officeDocument/2006/relationships/hyperlink" Target="mailto:petra.horvat@zzzs.si" TargetMode="External"/><Relationship Id="rId55" Type="http://schemas.openxmlformats.org/officeDocument/2006/relationships/hyperlink" Target="mailto:vida.jerman-smolic@zzzs.s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jure.ahacic@zzzs.si" TargetMode="External"/><Relationship Id="rId20" Type="http://schemas.openxmlformats.org/officeDocument/2006/relationships/hyperlink" Target="mailto:jerica.smole@zzzs.si" TargetMode="External"/><Relationship Id="rId29" Type="http://schemas.openxmlformats.org/officeDocument/2006/relationships/hyperlink" Target="mailto:natasa.kus@zzzs.si" TargetMode="External"/><Relationship Id="rId41" Type="http://schemas.openxmlformats.org/officeDocument/2006/relationships/hyperlink" Target="mailto:tatjana.zun@zzzs.si" TargetMode="External"/><Relationship Id="rId54" Type="http://schemas.openxmlformats.org/officeDocument/2006/relationships/hyperlink" Target="mailto:darja.golja@zzzs.s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tra.pirih@zzzs.si" TargetMode="External"/><Relationship Id="rId24" Type="http://schemas.openxmlformats.org/officeDocument/2006/relationships/hyperlink" Target="mailto:nedjan.koren@zzzs.si" TargetMode="External"/><Relationship Id="rId32" Type="http://schemas.openxmlformats.org/officeDocument/2006/relationships/hyperlink" Target="mailto:renata.praca@zzzs.si" TargetMode="External"/><Relationship Id="rId37" Type="http://schemas.openxmlformats.org/officeDocument/2006/relationships/hyperlink" Target="mailto:martin.zavirsek@zzzs.si" TargetMode="External"/><Relationship Id="rId40" Type="http://schemas.openxmlformats.org/officeDocument/2006/relationships/hyperlink" Target="mailto:tadeja.lukan@zzzs.si" TargetMode="External"/><Relationship Id="rId45" Type="http://schemas.openxmlformats.org/officeDocument/2006/relationships/hyperlink" Target="mailto:peter.kramberger@zzzs.si" TargetMode="External"/><Relationship Id="rId53" Type="http://schemas.openxmlformats.org/officeDocument/2006/relationships/hyperlink" Target="mailto:lea.vidic@zzzs,si" TargetMode="External"/><Relationship Id="rId58" Type="http://schemas.openxmlformats.org/officeDocument/2006/relationships/hyperlink" Target="mailto:zoran.breznik@zzzs.s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tanislava.skratek@zzzs.si" TargetMode="External"/><Relationship Id="rId23" Type="http://schemas.openxmlformats.org/officeDocument/2006/relationships/hyperlink" Target="mailto:nedjan.koren@zzzs.si" TargetMode="External"/><Relationship Id="rId28" Type="http://schemas.openxmlformats.org/officeDocument/2006/relationships/hyperlink" Target="mailto:cirilka.kos@zzzs.si" TargetMode="External"/><Relationship Id="rId36" Type="http://schemas.openxmlformats.org/officeDocument/2006/relationships/hyperlink" Target="mailto:marija.podpecan@zzzs.si" TargetMode="External"/><Relationship Id="rId49" Type="http://schemas.openxmlformats.org/officeDocument/2006/relationships/hyperlink" Target="mailto:evgen.pap@zzzs.si" TargetMode="External"/><Relationship Id="rId57" Type="http://schemas.openxmlformats.org/officeDocument/2006/relationships/hyperlink" Target="mailto:olga.cevnik@zzzs.si" TargetMode="External"/><Relationship Id="rId61" Type="http://schemas.openxmlformats.org/officeDocument/2006/relationships/theme" Target="theme/theme1.xml"/><Relationship Id="rId10" Type="http://schemas.openxmlformats.org/officeDocument/2006/relationships/hyperlink" Target="mailto:aleksandra.strnisa@zzzs.si" TargetMode="External"/><Relationship Id="rId19" Type="http://schemas.openxmlformats.org/officeDocument/2006/relationships/hyperlink" Target="mailto:damjana.gradisnik@zzzs.si" TargetMode="External"/><Relationship Id="rId31" Type="http://schemas.openxmlformats.org/officeDocument/2006/relationships/hyperlink" Target="mailto:alma.crnkic@zzzs.si" TargetMode="External"/><Relationship Id="rId44" Type="http://schemas.openxmlformats.org/officeDocument/2006/relationships/hyperlink" Target="mailto:tatjana.zun@zzzs.si" TargetMode="External"/><Relationship Id="rId52" Type="http://schemas.openxmlformats.org/officeDocument/2006/relationships/hyperlink" Target="mailto:eva.adamic@zzzs.si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atasa.kus@zzzs.si" TargetMode="External"/><Relationship Id="rId14" Type="http://schemas.openxmlformats.org/officeDocument/2006/relationships/hyperlink" Target="mailto:vida.jerman-smolic@zzzs.si" TargetMode="External"/><Relationship Id="rId22" Type="http://schemas.openxmlformats.org/officeDocument/2006/relationships/hyperlink" Target="mailto:maja.lah@zzzs.si" TargetMode="External"/><Relationship Id="rId27" Type="http://schemas.openxmlformats.org/officeDocument/2006/relationships/hyperlink" Target="mailto:vesna.hrovatin-pecaric@zzzs.si" TargetMode="External"/><Relationship Id="rId30" Type="http://schemas.openxmlformats.org/officeDocument/2006/relationships/hyperlink" Target="mailto:alma.crnkic@zzzs.si" TargetMode="External"/><Relationship Id="rId35" Type="http://schemas.openxmlformats.org/officeDocument/2006/relationships/hyperlink" Target="mailto:marija.podpecan@zzzs.si" TargetMode="External"/><Relationship Id="rId43" Type="http://schemas.openxmlformats.org/officeDocument/2006/relationships/hyperlink" Target="mailto:mojca.cevka@zzzs.si" TargetMode="External"/><Relationship Id="rId48" Type="http://schemas.openxmlformats.org/officeDocument/2006/relationships/hyperlink" Target="mailto:breda.luk-cifer@zzzs.si" TargetMode="External"/><Relationship Id="rId56" Type="http://schemas.openxmlformats.org/officeDocument/2006/relationships/hyperlink" Target="mailto:ivica.rac@zzzs.si" TargetMode="External"/><Relationship Id="rId8" Type="http://schemas.openxmlformats.org/officeDocument/2006/relationships/hyperlink" Target="mailto:nedjan.koren@zzzs.si" TargetMode="External"/><Relationship Id="rId51" Type="http://schemas.openxmlformats.org/officeDocument/2006/relationships/hyperlink" Target="mailto:petra.horvat@zzzs.si" TargetMode="External"/><Relationship Id="rId3" Type="http://schemas.openxmlformats.org/officeDocument/2006/relationships/styles" Target="styles.xml"/><Relationship Id="rId12" Type="http://schemas.openxmlformats.org/officeDocument/2006/relationships/hyperlink" Target="mailto:breda.luk-cifer@zzzs.si" TargetMode="External"/><Relationship Id="rId17" Type="http://schemas.openxmlformats.org/officeDocument/2006/relationships/hyperlink" Target="mailto:helenca-marija.benkovic@zzzs.si" TargetMode="External"/><Relationship Id="rId25" Type="http://schemas.openxmlformats.org/officeDocument/2006/relationships/hyperlink" Target="mailto:darija.horvat@zzzs.si" TargetMode="External"/><Relationship Id="rId33" Type="http://schemas.openxmlformats.org/officeDocument/2006/relationships/hyperlink" Target="mailto:jozica.primozic@zzzs.si" TargetMode="External"/><Relationship Id="rId38" Type="http://schemas.openxmlformats.org/officeDocument/2006/relationships/hyperlink" Target="mailto:martin.zavirsek@zzzs.si" TargetMode="External"/><Relationship Id="rId46" Type="http://schemas.openxmlformats.org/officeDocument/2006/relationships/hyperlink" Target="mailto:damjan.zamuda@zzzs.si" TargetMode="External"/><Relationship Id="rId5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FBED8-872B-40CF-B386-552C22CDE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</Template>
  <TotalTime>50</TotalTime>
  <Pages>4</Pages>
  <Words>823</Words>
  <Characters>7676</Characters>
  <Application>Microsoft Office Word</Application>
  <DocSecurity>0</DocSecurity>
  <Lines>63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Romana Spruk</cp:lastModifiedBy>
  <cp:revision>31</cp:revision>
  <cp:lastPrinted>2018-12-07T06:41:00Z</cp:lastPrinted>
  <dcterms:created xsi:type="dcterms:W3CDTF">2019-02-06T12:02:00Z</dcterms:created>
  <dcterms:modified xsi:type="dcterms:W3CDTF">2020-03-17T11:49:00Z</dcterms:modified>
</cp:coreProperties>
</file>